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6DE" w:rsidRDefault="00A146DE" w:rsidP="00342528">
      <w:pPr>
        <w:jc w:val="both"/>
        <w:rPr>
          <w:szCs w:val="28"/>
        </w:rPr>
      </w:pPr>
      <w:r w:rsidRPr="00362F89">
        <w:rPr>
          <w:sz w:val="28"/>
          <w:szCs w:val="28"/>
        </w:rPr>
        <w:t xml:space="preserve">                              </w:t>
      </w:r>
      <w:r>
        <w:rPr>
          <w:szCs w:val="28"/>
        </w:rPr>
        <w:t xml:space="preserve">                                                                 </w:t>
      </w:r>
    </w:p>
    <w:p w:rsidR="00A146DE" w:rsidRPr="00A91E18" w:rsidRDefault="00A146DE" w:rsidP="004B0966">
      <w:pPr>
        <w:shd w:val="clear" w:color="auto" w:fill="FFFFFF"/>
        <w:ind w:left="142"/>
        <w:jc w:val="center"/>
        <w:rPr>
          <w:b/>
          <w:sz w:val="32"/>
          <w:szCs w:val="32"/>
        </w:rPr>
      </w:pPr>
      <w:r w:rsidRPr="00A91E18">
        <w:rPr>
          <w:b/>
          <w:noProof/>
          <w:sz w:val="32"/>
          <w:szCs w:val="32"/>
        </w:rPr>
        <w:t xml:space="preserve">АДМИНИСТРАЦИЯ </w:t>
      </w:r>
      <w:r>
        <w:rPr>
          <w:b/>
          <w:noProof/>
          <w:sz w:val="32"/>
          <w:szCs w:val="32"/>
        </w:rPr>
        <w:t>БОЛЬШЕИВАНОВСКОГО</w:t>
      </w:r>
      <w:r w:rsidRPr="00A91E18">
        <w:rPr>
          <w:b/>
          <w:noProof/>
          <w:sz w:val="32"/>
          <w:szCs w:val="32"/>
        </w:rPr>
        <w:t xml:space="preserve"> СЕЛЬСКОГО ПОСЕЛЕНИЯ ИЛОВЛИНСКОГО МУНИЦИПАЛЬНОГО РАЙОНА ВОЛГОГРАДСКОЙ ОБЛАСТИ</w:t>
      </w:r>
    </w:p>
    <w:p w:rsidR="00A146DE" w:rsidRPr="00A91E18" w:rsidRDefault="00A146DE" w:rsidP="00A91E18">
      <w:pPr>
        <w:shd w:val="clear" w:color="auto" w:fill="FFFFFF"/>
        <w:tabs>
          <w:tab w:val="left" w:pos="4066"/>
        </w:tabs>
        <w:rPr>
          <w:szCs w:val="28"/>
        </w:rPr>
      </w:pPr>
      <w:r>
        <w:rPr>
          <w:noProof/>
        </w:rPr>
        <w:pict>
          <v:line id="Line 2" o:spid="_x0000_s1026" style="position:absolute;z-index:251658240;visibility:visible" from="1.5pt,2pt" to="482.8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" strokeweight="4.5pt">
            <v:stroke linestyle="thickThin"/>
          </v:line>
        </w:pict>
      </w:r>
    </w:p>
    <w:p w:rsidR="00A146DE" w:rsidRPr="00A91E18" w:rsidRDefault="00A146DE" w:rsidP="00A91E18">
      <w:pPr>
        <w:shd w:val="clear" w:color="auto" w:fill="FFFFFF"/>
        <w:tabs>
          <w:tab w:val="left" w:pos="4066"/>
        </w:tabs>
        <w:rPr>
          <w:sz w:val="28"/>
          <w:szCs w:val="28"/>
        </w:rPr>
      </w:pPr>
    </w:p>
    <w:p w:rsidR="00A146DE" w:rsidRDefault="00A146DE" w:rsidP="00A91E18">
      <w:pPr>
        <w:shd w:val="clear" w:color="auto" w:fill="FFFFFF"/>
        <w:tabs>
          <w:tab w:val="left" w:pos="4066"/>
        </w:tabs>
        <w:jc w:val="center"/>
        <w:rPr>
          <w:b/>
          <w:sz w:val="28"/>
          <w:szCs w:val="28"/>
        </w:rPr>
      </w:pPr>
      <w:r w:rsidRPr="00A91E18">
        <w:rPr>
          <w:b/>
          <w:sz w:val="28"/>
          <w:szCs w:val="28"/>
        </w:rPr>
        <w:t>ПОСТАНОВЛЕНИЕ</w:t>
      </w:r>
    </w:p>
    <w:p w:rsidR="00A146DE" w:rsidRPr="00A91E18" w:rsidRDefault="00A146DE" w:rsidP="00A91E18">
      <w:pPr>
        <w:shd w:val="clear" w:color="auto" w:fill="FFFFFF"/>
        <w:tabs>
          <w:tab w:val="left" w:pos="4066"/>
        </w:tabs>
        <w:jc w:val="center"/>
        <w:rPr>
          <w:b/>
          <w:sz w:val="28"/>
          <w:szCs w:val="28"/>
        </w:rPr>
      </w:pPr>
    </w:p>
    <w:p w:rsidR="00A146DE" w:rsidRPr="00BD6060" w:rsidRDefault="00A146DE" w:rsidP="00BD6060">
      <w:pPr>
        <w:shd w:val="clear" w:color="auto" w:fill="FFFFFF"/>
        <w:tabs>
          <w:tab w:val="left" w:pos="4066"/>
        </w:tabs>
        <w:rPr>
          <w:b/>
          <w:sz w:val="28"/>
          <w:szCs w:val="28"/>
        </w:rPr>
      </w:pPr>
      <w:r>
        <w:rPr>
          <w:sz w:val="28"/>
          <w:szCs w:val="28"/>
        </w:rPr>
        <w:t>от  19.06.2020г.</w:t>
      </w:r>
      <w:r w:rsidRPr="00BD60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</w:t>
      </w:r>
      <w:r w:rsidRPr="00BD6060">
        <w:rPr>
          <w:sz w:val="28"/>
          <w:szCs w:val="28"/>
        </w:rPr>
        <w:t xml:space="preserve">  № </w:t>
      </w:r>
      <w:r>
        <w:rPr>
          <w:sz w:val="28"/>
          <w:szCs w:val="28"/>
        </w:rPr>
        <w:t>29</w:t>
      </w:r>
    </w:p>
    <w:p w:rsidR="00A146DE" w:rsidRPr="002C5B60" w:rsidRDefault="00A146DE" w:rsidP="00BD6060">
      <w:pPr>
        <w:pStyle w:val="BodyText3"/>
        <w:tabs>
          <w:tab w:val="left" w:pos="6379"/>
        </w:tabs>
        <w:jc w:val="left"/>
        <w:rPr>
          <w:szCs w:val="28"/>
          <w:lang w:eastAsia="ar-SA"/>
        </w:rPr>
      </w:pPr>
      <w:r>
        <w:rPr>
          <w:szCs w:val="28"/>
        </w:rPr>
        <w:t xml:space="preserve">             </w:t>
      </w:r>
    </w:p>
    <w:p w:rsidR="00A146DE" w:rsidRPr="00401E45" w:rsidRDefault="00A146DE" w:rsidP="003201E0">
      <w:pPr>
        <w:tabs>
          <w:tab w:val="left" w:pos="0"/>
        </w:tabs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«О внесении изменений в </w:t>
      </w:r>
      <w:r w:rsidRPr="00401E45">
        <w:rPr>
          <w:sz w:val="28"/>
          <w:szCs w:val="28"/>
          <w:lang w:eastAsia="ar-SA"/>
        </w:rPr>
        <w:t>План график закупок товаров, работ, услуг для обеспеч</w:t>
      </w:r>
      <w:r w:rsidRPr="00401E45">
        <w:rPr>
          <w:sz w:val="28"/>
          <w:szCs w:val="28"/>
          <w:lang w:eastAsia="ar-SA"/>
        </w:rPr>
        <w:t>е</w:t>
      </w:r>
      <w:r w:rsidRPr="00401E45">
        <w:rPr>
          <w:sz w:val="28"/>
          <w:szCs w:val="28"/>
          <w:lang w:eastAsia="ar-SA"/>
        </w:rPr>
        <w:t xml:space="preserve">ния муниципальных нужд администрации </w:t>
      </w:r>
      <w:r>
        <w:rPr>
          <w:sz w:val="28"/>
          <w:szCs w:val="28"/>
          <w:lang w:eastAsia="ar-SA"/>
        </w:rPr>
        <w:t xml:space="preserve">Большеивановского сельского поселения </w:t>
      </w:r>
      <w:r w:rsidRPr="00401E45">
        <w:rPr>
          <w:sz w:val="28"/>
          <w:szCs w:val="28"/>
          <w:lang w:eastAsia="ar-SA"/>
        </w:rPr>
        <w:t>Иловлинского муниципального района Волгоградской области на 20</w:t>
      </w:r>
      <w:r>
        <w:rPr>
          <w:sz w:val="28"/>
          <w:szCs w:val="28"/>
          <w:lang w:eastAsia="ar-SA"/>
        </w:rPr>
        <w:t>20</w:t>
      </w:r>
      <w:r w:rsidRPr="00401E45">
        <w:rPr>
          <w:sz w:val="28"/>
          <w:szCs w:val="28"/>
          <w:lang w:eastAsia="ar-SA"/>
        </w:rPr>
        <w:t xml:space="preserve"> финансовый год</w:t>
      </w:r>
      <w:r>
        <w:rPr>
          <w:sz w:val="28"/>
          <w:szCs w:val="28"/>
          <w:lang w:eastAsia="ar-SA"/>
        </w:rPr>
        <w:t>, утвержденный постановлением администрации Большеивановского сельского поселения</w:t>
      </w:r>
      <w:r w:rsidRPr="0030321E">
        <w:t xml:space="preserve"> </w:t>
      </w:r>
      <w:r>
        <w:rPr>
          <w:sz w:val="28"/>
          <w:szCs w:val="28"/>
          <w:lang w:eastAsia="ar-SA"/>
        </w:rPr>
        <w:t>№ 1</w:t>
      </w:r>
      <w:r w:rsidRPr="00442AEA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от </w:t>
      </w:r>
      <w:r w:rsidRPr="0030321E">
        <w:rPr>
          <w:sz w:val="28"/>
          <w:szCs w:val="28"/>
          <w:lang w:eastAsia="ar-SA"/>
        </w:rPr>
        <w:t>1</w:t>
      </w:r>
      <w:r>
        <w:rPr>
          <w:sz w:val="28"/>
          <w:szCs w:val="28"/>
          <w:lang w:eastAsia="ar-SA"/>
        </w:rPr>
        <w:t>4.01.</w:t>
      </w:r>
      <w:r w:rsidRPr="0030321E">
        <w:rPr>
          <w:sz w:val="28"/>
          <w:szCs w:val="28"/>
          <w:lang w:eastAsia="ar-SA"/>
        </w:rPr>
        <w:t>20</w:t>
      </w:r>
      <w:r>
        <w:rPr>
          <w:sz w:val="28"/>
          <w:szCs w:val="28"/>
          <w:lang w:eastAsia="ar-SA"/>
        </w:rPr>
        <w:t xml:space="preserve">20г.» </w:t>
      </w:r>
      <w:r w:rsidRPr="00401E45">
        <w:rPr>
          <w:sz w:val="28"/>
          <w:szCs w:val="28"/>
          <w:lang w:eastAsia="ar-SA"/>
        </w:rPr>
        <w:t xml:space="preserve"> </w:t>
      </w:r>
    </w:p>
    <w:p w:rsidR="00A146DE" w:rsidRPr="00401E45" w:rsidRDefault="00A146DE" w:rsidP="00012C0F">
      <w:pPr>
        <w:tabs>
          <w:tab w:val="left" w:pos="0"/>
        </w:tabs>
        <w:jc w:val="center"/>
        <w:rPr>
          <w:sz w:val="28"/>
          <w:szCs w:val="28"/>
          <w:lang w:eastAsia="ar-SA"/>
        </w:rPr>
      </w:pPr>
    </w:p>
    <w:p w:rsidR="00A146DE" w:rsidRPr="00401E45" w:rsidRDefault="00A146DE" w:rsidP="002C5B60">
      <w:pPr>
        <w:suppressAutoHyphens/>
        <w:jc w:val="center"/>
        <w:rPr>
          <w:sz w:val="28"/>
          <w:szCs w:val="28"/>
          <w:lang w:eastAsia="ar-SA"/>
        </w:rPr>
      </w:pPr>
    </w:p>
    <w:p w:rsidR="00A146DE" w:rsidRDefault="00A146DE" w:rsidP="002C5B60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401E45">
        <w:rPr>
          <w:sz w:val="28"/>
          <w:szCs w:val="28"/>
          <w:lang w:eastAsia="ar-SA"/>
        </w:rPr>
        <w:t>В целях реализации Федерального закона Российской Федерации от 05.04.2013 г. № 44-ФЗ «О контрактной системе в сфере закупок товаров, работ, услуг для обеспечения государс</w:t>
      </w:r>
      <w:r>
        <w:rPr>
          <w:sz w:val="28"/>
          <w:szCs w:val="28"/>
          <w:lang w:eastAsia="ar-SA"/>
        </w:rPr>
        <w:t xml:space="preserve">твенных и муниципальных нужд», </w:t>
      </w:r>
      <w:r w:rsidRPr="00401E45">
        <w:rPr>
          <w:sz w:val="28"/>
          <w:szCs w:val="28"/>
          <w:lang w:eastAsia="ar-SA"/>
        </w:rPr>
        <w:t xml:space="preserve">администрация </w:t>
      </w:r>
      <w:r>
        <w:rPr>
          <w:sz w:val="28"/>
          <w:szCs w:val="28"/>
          <w:lang w:eastAsia="ar-SA"/>
        </w:rPr>
        <w:t xml:space="preserve">Большеивановского сельского поселения </w:t>
      </w:r>
      <w:r w:rsidRPr="00401E45">
        <w:rPr>
          <w:sz w:val="28"/>
          <w:szCs w:val="28"/>
          <w:lang w:eastAsia="ar-SA"/>
        </w:rPr>
        <w:t xml:space="preserve">Иловлинского муниципального района </w:t>
      </w:r>
    </w:p>
    <w:p w:rsidR="00A146DE" w:rsidRPr="00401E45" w:rsidRDefault="00A146DE" w:rsidP="002C5B60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401E45">
        <w:rPr>
          <w:sz w:val="28"/>
          <w:szCs w:val="28"/>
          <w:lang w:eastAsia="ar-SA"/>
        </w:rPr>
        <w:t>п о с т а н о в л я е т:</w:t>
      </w:r>
    </w:p>
    <w:p w:rsidR="00A146DE" w:rsidRPr="00401E45" w:rsidRDefault="00A146DE" w:rsidP="00AC52A3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401E45">
        <w:rPr>
          <w:sz w:val="28"/>
          <w:szCs w:val="28"/>
          <w:lang w:eastAsia="ar-SA"/>
        </w:rPr>
        <w:t xml:space="preserve">1. </w:t>
      </w:r>
      <w:r>
        <w:rPr>
          <w:sz w:val="28"/>
          <w:szCs w:val="28"/>
          <w:lang w:eastAsia="ar-SA"/>
        </w:rPr>
        <w:t>Внести изменения</w:t>
      </w:r>
      <w:r w:rsidRPr="00401E45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в </w:t>
      </w:r>
      <w:r w:rsidRPr="00401E45">
        <w:rPr>
          <w:sz w:val="28"/>
          <w:szCs w:val="28"/>
          <w:lang w:eastAsia="ar-SA"/>
        </w:rPr>
        <w:t xml:space="preserve">План график закупок товаров, работ, услуг для обеспечения </w:t>
      </w:r>
      <w:r>
        <w:rPr>
          <w:sz w:val="28"/>
          <w:szCs w:val="28"/>
          <w:lang w:eastAsia="ar-SA"/>
        </w:rPr>
        <w:t xml:space="preserve">муниципальных </w:t>
      </w:r>
      <w:r w:rsidRPr="00401E45">
        <w:rPr>
          <w:sz w:val="28"/>
          <w:szCs w:val="28"/>
          <w:lang w:eastAsia="ar-SA"/>
        </w:rPr>
        <w:t xml:space="preserve">нужд администрации </w:t>
      </w:r>
      <w:r>
        <w:rPr>
          <w:sz w:val="28"/>
          <w:szCs w:val="28"/>
          <w:lang w:eastAsia="ar-SA"/>
        </w:rPr>
        <w:t xml:space="preserve">Большеивановского сельского поселения </w:t>
      </w:r>
      <w:r w:rsidRPr="00401E45">
        <w:rPr>
          <w:sz w:val="28"/>
          <w:szCs w:val="28"/>
          <w:lang w:eastAsia="ar-SA"/>
        </w:rPr>
        <w:t>Иловлинского муниципального района Волгоградской области на 20</w:t>
      </w:r>
      <w:r>
        <w:rPr>
          <w:sz w:val="28"/>
          <w:szCs w:val="28"/>
          <w:lang w:eastAsia="ar-SA"/>
        </w:rPr>
        <w:t>20</w:t>
      </w:r>
      <w:r w:rsidRPr="00401E45">
        <w:rPr>
          <w:sz w:val="28"/>
          <w:szCs w:val="28"/>
          <w:lang w:eastAsia="ar-SA"/>
        </w:rPr>
        <w:t xml:space="preserve"> финансовый год.</w:t>
      </w:r>
    </w:p>
    <w:p w:rsidR="00A146DE" w:rsidRDefault="00A146DE" w:rsidP="00BB5A71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401E45">
        <w:rPr>
          <w:sz w:val="28"/>
          <w:szCs w:val="28"/>
          <w:lang w:eastAsia="ar-SA"/>
        </w:rPr>
        <w:t xml:space="preserve">2. </w:t>
      </w:r>
      <w:r>
        <w:rPr>
          <w:sz w:val="28"/>
          <w:szCs w:val="28"/>
          <w:lang w:eastAsia="ar-SA"/>
        </w:rPr>
        <w:t>Ведущему специалисту</w:t>
      </w:r>
      <w:r w:rsidRPr="00401E45">
        <w:rPr>
          <w:sz w:val="28"/>
          <w:szCs w:val="28"/>
          <w:lang w:eastAsia="ar-SA"/>
        </w:rPr>
        <w:t xml:space="preserve"> администрации </w:t>
      </w:r>
      <w:r>
        <w:rPr>
          <w:sz w:val="28"/>
          <w:szCs w:val="28"/>
          <w:lang w:eastAsia="ar-SA"/>
        </w:rPr>
        <w:t xml:space="preserve">Большеивановского сельского поселения </w:t>
      </w:r>
      <w:r w:rsidRPr="00401E45">
        <w:rPr>
          <w:sz w:val="28"/>
          <w:szCs w:val="28"/>
          <w:lang w:eastAsia="ar-SA"/>
        </w:rPr>
        <w:t xml:space="preserve">Иловлинского муниципального района </w:t>
      </w:r>
      <w:r>
        <w:rPr>
          <w:sz w:val="28"/>
          <w:szCs w:val="28"/>
          <w:lang w:eastAsia="ar-SA"/>
        </w:rPr>
        <w:t>Конспаевой И.Д..</w:t>
      </w:r>
      <w:r w:rsidRPr="00401E45">
        <w:rPr>
          <w:sz w:val="28"/>
          <w:szCs w:val="28"/>
          <w:lang w:eastAsia="ar-SA"/>
        </w:rPr>
        <w:t xml:space="preserve"> разместить </w:t>
      </w:r>
      <w:r>
        <w:rPr>
          <w:sz w:val="28"/>
          <w:szCs w:val="28"/>
          <w:lang w:eastAsia="ar-SA"/>
        </w:rPr>
        <w:t xml:space="preserve">измененный </w:t>
      </w:r>
      <w:r w:rsidRPr="00401E45">
        <w:rPr>
          <w:sz w:val="28"/>
          <w:szCs w:val="28"/>
          <w:lang w:eastAsia="ar-SA"/>
        </w:rPr>
        <w:t xml:space="preserve">План график закупок товаров, работ, услуг для обеспечения </w:t>
      </w:r>
      <w:r>
        <w:rPr>
          <w:sz w:val="28"/>
          <w:szCs w:val="28"/>
          <w:lang w:eastAsia="ar-SA"/>
        </w:rPr>
        <w:t xml:space="preserve">муниципальных </w:t>
      </w:r>
      <w:r w:rsidRPr="00401E45">
        <w:rPr>
          <w:sz w:val="28"/>
          <w:szCs w:val="28"/>
          <w:lang w:eastAsia="ar-SA"/>
        </w:rPr>
        <w:t xml:space="preserve">нужд администрации </w:t>
      </w:r>
      <w:r>
        <w:rPr>
          <w:sz w:val="28"/>
          <w:szCs w:val="28"/>
          <w:lang w:eastAsia="ar-SA"/>
        </w:rPr>
        <w:t xml:space="preserve">Большеивановского сельского поселения </w:t>
      </w:r>
      <w:r w:rsidRPr="00401E45">
        <w:rPr>
          <w:sz w:val="28"/>
          <w:szCs w:val="28"/>
          <w:lang w:eastAsia="ar-SA"/>
        </w:rPr>
        <w:t>Иловлинского</w:t>
      </w:r>
      <w:r>
        <w:rPr>
          <w:sz w:val="28"/>
          <w:szCs w:val="28"/>
          <w:lang w:eastAsia="ar-SA"/>
        </w:rPr>
        <w:t xml:space="preserve"> муниципального района Волгоградской области на 2020 финансовый год на официальном сайте Российской федерации в информационно-телекоммуникационной сети «Интернет» по адресу: </w:t>
      </w:r>
      <w:hyperlink r:id="rId7" w:history="1">
        <w:r w:rsidRPr="005F6D5E">
          <w:rPr>
            <w:rStyle w:val="Hyperlink"/>
            <w:sz w:val="28"/>
            <w:szCs w:val="28"/>
            <w:lang w:val="en-US" w:eastAsia="ar-SA"/>
          </w:rPr>
          <w:t>www</w:t>
        </w:r>
        <w:r w:rsidRPr="005F6D5E">
          <w:rPr>
            <w:rStyle w:val="Hyperlink"/>
            <w:sz w:val="28"/>
            <w:szCs w:val="28"/>
            <w:lang w:eastAsia="ar-SA"/>
          </w:rPr>
          <w:t>.</w:t>
        </w:r>
        <w:r w:rsidRPr="005F6D5E">
          <w:rPr>
            <w:rStyle w:val="Hyperlink"/>
            <w:sz w:val="28"/>
            <w:szCs w:val="28"/>
            <w:lang w:val="en-US" w:eastAsia="ar-SA"/>
          </w:rPr>
          <w:t>zakupki</w:t>
        </w:r>
        <w:r w:rsidRPr="005F6D5E">
          <w:rPr>
            <w:rStyle w:val="Hyperlink"/>
            <w:sz w:val="28"/>
            <w:szCs w:val="28"/>
            <w:lang w:eastAsia="ar-SA"/>
          </w:rPr>
          <w:t>.</w:t>
        </w:r>
        <w:r w:rsidRPr="005F6D5E">
          <w:rPr>
            <w:rStyle w:val="Hyperlink"/>
            <w:sz w:val="28"/>
            <w:szCs w:val="28"/>
            <w:lang w:val="en-US" w:eastAsia="ar-SA"/>
          </w:rPr>
          <w:t>gov</w:t>
        </w:r>
        <w:r w:rsidRPr="005F6D5E">
          <w:rPr>
            <w:rStyle w:val="Hyperlink"/>
            <w:sz w:val="28"/>
            <w:szCs w:val="28"/>
            <w:lang w:eastAsia="ar-SA"/>
          </w:rPr>
          <w:t>.</w:t>
        </w:r>
        <w:r w:rsidRPr="005F6D5E">
          <w:rPr>
            <w:rStyle w:val="Hyperlink"/>
            <w:sz w:val="28"/>
            <w:szCs w:val="28"/>
            <w:lang w:val="en-US" w:eastAsia="ar-SA"/>
          </w:rPr>
          <w:t>ru</w:t>
        </w:r>
      </w:hyperlink>
      <w:r>
        <w:rPr>
          <w:sz w:val="28"/>
          <w:szCs w:val="28"/>
          <w:lang w:eastAsia="ar-SA"/>
        </w:rPr>
        <w:t xml:space="preserve"> в течение трех рабочих дней с даты его утверждения.</w:t>
      </w:r>
    </w:p>
    <w:p w:rsidR="00A146DE" w:rsidRPr="00BB5A71" w:rsidRDefault="00A146DE" w:rsidP="00BB5A71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2C5B60">
        <w:rPr>
          <w:sz w:val="28"/>
          <w:szCs w:val="28"/>
          <w:lang w:eastAsia="ar-SA"/>
        </w:rPr>
        <w:t xml:space="preserve">3. </w:t>
      </w:r>
      <w:r>
        <w:rPr>
          <w:sz w:val="28"/>
          <w:szCs w:val="28"/>
          <w:lang w:eastAsia="ar-SA"/>
        </w:rPr>
        <w:t>Настоящее постановление вступает в силу с даты его подписания.</w:t>
      </w:r>
    </w:p>
    <w:p w:rsidR="00A146DE" w:rsidRPr="002C5B60" w:rsidRDefault="00A146DE" w:rsidP="002C5B60">
      <w:pPr>
        <w:tabs>
          <w:tab w:val="left" w:pos="0"/>
        </w:tabs>
        <w:suppressAutoHyphens/>
        <w:jc w:val="both"/>
        <w:rPr>
          <w:sz w:val="28"/>
          <w:szCs w:val="28"/>
          <w:lang w:eastAsia="ar-SA"/>
        </w:rPr>
      </w:pPr>
      <w:r w:rsidRPr="002C5B60">
        <w:rPr>
          <w:sz w:val="28"/>
          <w:szCs w:val="28"/>
          <w:lang w:eastAsia="ar-SA"/>
        </w:rPr>
        <w:tab/>
      </w:r>
      <w:r>
        <w:rPr>
          <w:color w:val="000000"/>
          <w:sz w:val="28"/>
          <w:szCs w:val="28"/>
          <w:lang w:eastAsia="ar-SA"/>
        </w:rPr>
        <w:t>4</w:t>
      </w:r>
      <w:r w:rsidRPr="002C5B60">
        <w:rPr>
          <w:color w:val="000000"/>
          <w:sz w:val="28"/>
          <w:szCs w:val="28"/>
          <w:lang w:eastAsia="ar-SA"/>
        </w:rPr>
        <w:t>.</w:t>
      </w:r>
      <w:r>
        <w:rPr>
          <w:color w:val="000000"/>
          <w:sz w:val="28"/>
          <w:szCs w:val="28"/>
          <w:lang w:eastAsia="ar-SA"/>
        </w:rPr>
        <w:t xml:space="preserve"> </w:t>
      </w:r>
      <w:r w:rsidRPr="002C5B60">
        <w:rPr>
          <w:color w:val="000000"/>
          <w:sz w:val="28"/>
          <w:szCs w:val="28"/>
          <w:lang w:eastAsia="ar-SA"/>
        </w:rPr>
        <w:t xml:space="preserve">Контроль за исполнением настоящего постановления </w:t>
      </w:r>
      <w:r>
        <w:rPr>
          <w:color w:val="000000"/>
          <w:sz w:val="28"/>
          <w:szCs w:val="28"/>
          <w:lang w:eastAsia="ar-SA"/>
        </w:rPr>
        <w:t>оставляю за собой.</w:t>
      </w:r>
    </w:p>
    <w:p w:rsidR="00A146DE" w:rsidRDefault="00A146DE" w:rsidP="002C5B60">
      <w:pPr>
        <w:suppressAutoHyphens/>
        <w:rPr>
          <w:sz w:val="28"/>
          <w:szCs w:val="28"/>
          <w:lang w:eastAsia="ar-SA"/>
        </w:rPr>
      </w:pPr>
    </w:p>
    <w:p w:rsidR="00A146DE" w:rsidRDefault="00A146DE" w:rsidP="002C5B60">
      <w:pPr>
        <w:suppressAutoHyphens/>
        <w:rPr>
          <w:sz w:val="28"/>
          <w:szCs w:val="28"/>
          <w:lang w:eastAsia="ar-SA"/>
        </w:rPr>
      </w:pPr>
    </w:p>
    <w:p w:rsidR="00A146DE" w:rsidRDefault="00A146DE" w:rsidP="002C5B60">
      <w:pPr>
        <w:suppressAutoHyphens/>
        <w:rPr>
          <w:sz w:val="28"/>
          <w:szCs w:val="28"/>
          <w:lang w:eastAsia="ar-SA"/>
        </w:rPr>
      </w:pPr>
    </w:p>
    <w:p w:rsidR="00A146DE" w:rsidRDefault="00A146DE" w:rsidP="002C5B60">
      <w:pPr>
        <w:suppressAutoHyphens/>
        <w:rPr>
          <w:sz w:val="28"/>
          <w:szCs w:val="28"/>
          <w:lang w:eastAsia="ar-SA"/>
        </w:rPr>
      </w:pPr>
    </w:p>
    <w:p w:rsidR="00A146DE" w:rsidRDefault="00A146DE" w:rsidP="002C5B60">
      <w:pPr>
        <w:suppressAutoHyphens/>
        <w:rPr>
          <w:sz w:val="28"/>
          <w:szCs w:val="28"/>
          <w:lang w:eastAsia="ar-SA"/>
        </w:rPr>
      </w:pPr>
    </w:p>
    <w:p w:rsidR="00A146DE" w:rsidRPr="002C5B60" w:rsidRDefault="00A146DE" w:rsidP="002C5B60">
      <w:pPr>
        <w:suppressAutoHyphens/>
        <w:rPr>
          <w:sz w:val="28"/>
          <w:szCs w:val="28"/>
          <w:lang w:eastAsia="ar-SA"/>
        </w:rPr>
      </w:pPr>
    </w:p>
    <w:p w:rsidR="00A146DE" w:rsidRDefault="00A146DE" w:rsidP="002C5B60">
      <w:pPr>
        <w:suppressAutoHyphens/>
        <w:rPr>
          <w:sz w:val="28"/>
          <w:szCs w:val="28"/>
          <w:lang w:eastAsia="ar-SA"/>
        </w:rPr>
      </w:pPr>
    </w:p>
    <w:p w:rsidR="00A146DE" w:rsidRDefault="00A146DE" w:rsidP="00900081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Глава Большеивановского</w:t>
      </w:r>
    </w:p>
    <w:p w:rsidR="00A146DE" w:rsidRPr="002C5B60" w:rsidRDefault="00A146DE" w:rsidP="00900081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сельского поселения                                                                   А.М. Кобызев </w:t>
      </w:r>
    </w:p>
    <w:p w:rsidR="00A146DE" w:rsidRDefault="00A146DE" w:rsidP="006624BD">
      <w:pPr>
        <w:suppressAutoHyphens/>
        <w:rPr>
          <w:sz w:val="28"/>
          <w:szCs w:val="28"/>
          <w:lang w:eastAsia="ar-SA"/>
        </w:rPr>
      </w:pPr>
    </w:p>
    <w:p w:rsidR="00A146DE" w:rsidRPr="006B3B9A" w:rsidRDefault="00A146DE" w:rsidP="008F4CC8">
      <w:pPr>
        <w:tabs>
          <w:tab w:val="left" w:pos="4215"/>
        </w:tabs>
        <w:rPr>
          <w:b/>
          <w:sz w:val="28"/>
          <w:szCs w:val="28"/>
          <w:lang w:eastAsia="ar-SA"/>
        </w:rPr>
      </w:pPr>
    </w:p>
    <w:sectPr w:rsidR="00A146DE" w:rsidRPr="006B3B9A" w:rsidSect="004B0966">
      <w:pgSz w:w="11907" w:h="16840"/>
      <w:pgMar w:top="238" w:right="708" w:bottom="249" w:left="85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6DE" w:rsidRDefault="00A146DE" w:rsidP="00BD6060">
      <w:r>
        <w:separator/>
      </w:r>
    </w:p>
  </w:endnote>
  <w:endnote w:type="continuationSeparator" w:id="1">
    <w:p w:rsidR="00A146DE" w:rsidRDefault="00A146DE" w:rsidP="00BD6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6DE" w:rsidRDefault="00A146DE" w:rsidP="00BD6060">
      <w:r>
        <w:separator/>
      </w:r>
    </w:p>
  </w:footnote>
  <w:footnote w:type="continuationSeparator" w:id="1">
    <w:p w:rsidR="00A146DE" w:rsidRDefault="00A146DE" w:rsidP="00BD60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C02FB"/>
    <w:multiLevelType w:val="hybridMultilevel"/>
    <w:tmpl w:val="44DE8B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4378D4"/>
    <w:multiLevelType w:val="singleLevel"/>
    <w:tmpl w:val="60AE6424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">
    <w:nsid w:val="0B765A84"/>
    <w:multiLevelType w:val="hybridMultilevel"/>
    <w:tmpl w:val="1B2E3D46"/>
    <w:lvl w:ilvl="0" w:tplc="F9166E6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DCC7D8D"/>
    <w:multiLevelType w:val="hybridMultilevel"/>
    <w:tmpl w:val="A35C7286"/>
    <w:lvl w:ilvl="0" w:tplc="C22A439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11157B53"/>
    <w:multiLevelType w:val="singleLevel"/>
    <w:tmpl w:val="F8465AF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58543D4"/>
    <w:multiLevelType w:val="hybridMultilevel"/>
    <w:tmpl w:val="58004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38B5391"/>
    <w:multiLevelType w:val="singleLevel"/>
    <w:tmpl w:val="4EDEFE6A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7">
    <w:nsid w:val="2974143E"/>
    <w:multiLevelType w:val="singleLevel"/>
    <w:tmpl w:val="5FF46E9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316A6BD9"/>
    <w:multiLevelType w:val="singleLevel"/>
    <w:tmpl w:val="71C88DE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E1C73FB"/>
    <w:multiLevelType w:val="singleLevel"/>
    <w:tmpl w:val="44DE7832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0">
    <w:nsid w:val="43C9459F"/>
    <w:multiLevelType w:val="hybridMultilevel"/>
    <w:tmpl w:val="E6ECA172"/>
    <w:lvl w:ilvl="0" w:tplc="189C586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1">
    <w:nsid w:val="4FF40A8D"/>
    <w:multiLevelType w:val="singleLevel"/>
    <w:tmpl w:val="CB785E24"/>
    <w:lvl w:ilvl="0">
      <w:start w:val="3"/>
      <w:numFmt w:val="decimal"/>
      <w:lvlText w:val="%1."/>
      <w:lvlJc w:val="left"/>
      <w:pPr>
        <w:tabs>
          <w:tab w:val="num" w:pos="1125"/>
        </w:tabs>
        <w:ind w:left="1125" w:hanging="480"/>
      </w:pPr>
      <w:rPr>
        <w:rFonts w:cs="Times New Roman" w:hint="default"/>
      </w:rPr>
    </w:lvl>
  </w:abstractNum>
  <w:abstractNum w:abstractNumId="12">
    <w:nsid w:val="5215290A"/>
    <w:multiLevelType w:val="singleLevel"/>
    <w:tmpl w:val="376816C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13">
    <w:nsid w:val="5EB21E5F"/>
    <w:multiLevelType w:val="singleLevel"/>
    <w:tmpl w:val="9940A0A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A8C4A1A"/>
    <w:multiLevelType w:val="singleLevel"/>
    <w:tmpl w:val="3B8E26C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74E67134"/>
    <w:multiLevelType w:val="hybridMultilevel"/>
    <w:tmpl w:val="D9AE74C6"/>
    <w:lvl w:ilvl="0" w:tplc="C9BA773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8"/>
  </w:num>
  <w:num w:numId="5">
    <w:abstractNumId w:val="14"/>
  </w:num>
  <w:num w:numId="6">
    <w:abstractNumId w:val="13"/>
  </w:num>
  <w:num w:numId="7">
    <w:abstractNumId w:val="4"/>
  </w:num>
  <w:num w:numId="8">
    <w:abstractNumId w:val="6"/>
  </w:num>
  <w:num w:numId="9">
    <w:abstractNumId w:val="9"/>
  </w:num>
  <w:num w:numId="10">
    <w:abstractNumId w:val="7"/>
  </w:num>
  <w:num w:numId="11">
    <w:abstractNumId w:val="10"/>
  </w:num>
  <w:num w:numId="12">
    <w:abstractNumId w:val="2"/>
  </w:num>
  <w:num w:numId="13">
    <w:abstractNumId w:val="5"/>
  </w:num>
  <w:num w:numId="14">
    <w:abstractNumId w:val="3"/>
  </w:num>
  <w:num w:numId="15">
    <w:abstractNumId w:val="0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6B04"/>
    <w:rsid w:val="00004070"/>
    <w:rsid w:val="00012C0F"/>
    <w:rsid w:val="000140CF"/>
    <w:rsid w:val="0003154E"/>
    <w:rsid w:val="00032786"/>
    <w:rsid w:val="00063100"/>
    <w:rsid w:val="00074023"/>
    <w:rsid w:val="0008175C"/>
    <w:rsid w:val="000835C5"/>
    <w:rsid w:val="00090E9B"/>
    <w:rsid w:val="000A0D56"/>
    <w:rsid w:val="000A3C12"/>
    <w:rsid w:val="000A45F3"/>
    <w:rsid w:val="000B0F1F"/>
    <w:rsid w:val="000C613A"/>
    <w:rsid w:val="000D35A4"/>
    <w:rsid w:val="000E1BCD"/>
    <w:rsid w:val="000E1EAF"/>
    <w:rsid w:val="00113A8B"/>
    <w:rsid w:val="0012491C"/>
    <w:rsid w:val="00157343"/>
    <w:rsid w:val="0017045E"/>
    <w:rsid w:val="00171535"/>
    <w:rsid w:val="00177266"/>
    <w:rsid w:val="001B2F68"/>
    <w:rsid w:val="001B396D"/>
    <w:rsid w:val="001B7B9A"/>
    <w:rsid w:val="001D1271"/>
    <w:rsid w:val="001D7A64"/>
    <w:rsid w:val="001E2EDD"/>
    <w:rsid w:val="001E3EEA"/>
    <w:rsid w:val="001F54DE"/>
    <w:rsid w:val="002074E8"/>
    <w:rsid w:val="002221EA"/>
    <w:rsid w:val="002436E7"/>
    <w:rsid w:val="0024637B"/>
    <w:rsid w:val="00254236"/>
    <w:rsid w:val="00255984"/>
    <w:rsid w:val="0027708A"/>
    <w:rsid w:val="00286291"/>
    <w:rsid w:val="002960C1"/>
    <w:rsid w:val="002A6E6D"/>
    <w:rsid w:val="002C2B2F"/>
    <w:rsid w:val="002C5B60"/>
    <w:rsid w:val="002D090E"/>
    <w:rsid w:val="002D6E67"/>
    <w:rsid w:val="002E0BD9"/>
    <w:rsid w:val="002E7EB0"/>
    <w:rsid w:val="002F0DAE"/>
    <w:rsid w:val="002F7184"/>
    <w:rsid w:val="0030321E"/>
    <w:rsid w:val="00304CD9"/>
    <w:rsid w:val="00312DD8"/>
    <w:rsid w:val="003201E0"/>
    <w:rsid w:val="00321B15"/>
    <w:rsid w:val="003240E2"/>
    <w:rsid w:val="00324E6E"/>
    <w:rsid w:val="00342528"/>
    <w:rsid w:val="0034452F"/>
    <w:rsid w:val="0034554A"/>
    <w:rsid w:val="003508D9"/>
    <w:rsid w:val="003541DF"/>
    <w:rsid w:val="00357A8C"/>
    <w:rsid w:val="00362F89"/>
    <w:rsid w:val="0037397D"/>
    <w:rsid w:val="00374CC3"/>
    <w:rsid w:val="0038039C"/>
    <w:rsid w:val="00394FC5"/>
    <w:rsid w:val="00395AE8"/>
    <w:rsid w:val="003A2D24"/>
    <w:rsid w:val="003B3CC8"/>
    <w:rsid w:val="003B49F0"/>
    <w:rsid w:val="003C00CE"/>
    <w:rsid w:val="003C0496"/>
    <w:rsid w:val="003C77A7"/>
    <w:rsid w:val="003C7E4F"/>
    <w:rsid w:val="003E1704"/>
    <w:rsid w:val="003F61E1"/>
    <w:rsid w:val="00401E45"/>
    <w:rsid w:val="004310A8"/>
    <w:rsid w:val="00442AEA"/>
    <w:rsid w:val="00443E35"/>
    <w:rsid w:val="004477C7"/>
    <w:rsid w:val="00467D10"/>
    <w:rsid w:val="00473380"/>
    <w:rsid w:val="0047602B"/>
    <w:rsid w:val="004A72AE"/>
    <w:rsid w:val="004B0966"/>
    <w:rsid w:val="004E04B1"/>
    <w:rsid w:val="0050757F"/>
    <w:rsid w:val="00513396"/>
    <w:rsid w:val="0053742D"/>
    <w:rsid w:val="00542288"/>
    <w:rsid w:val="00557D99"/>
    <w:rsid w:val="00565323"/>
    <w:rsid w:val="005826AC"/>
    <w:rsid w:val="0058335A"/>
    <w:rsid w:val="00585B0A"/>
    <w:rsid w:val="00596F1B"/>
    <w:rsid w:val="00597328"/>
    <w:rsid w:val="005C017F"/>
    <w:rsid w:val="005D0C95"/>
    <w:rsid w:val="005D68D4"/>
    <w:rsid w:val="005F6D5E"/>
    <w:rsid w:val="00617675"/>
    <w:rsid w:val="00654D5A"/>
    <w:rsid w:val="0066197E"/>
    <w:rsid w:val="00661F21"/>
    <w:rsid w:val="006624BD"/>
    <w:rsid w:val="00674046"/>
    <w:rsid w:val="006773F7"/>
    <w:rsid w:val="006835F9"/>
    <w:rsid w:val="00683AA9"/>
    <w:rsid w:val="0069248D"/>
    <w:rsid w:val="006974F0"/>
    <w:rsid w:val="006A6B04"/>
    <w:rsid w:val="006B1BA9"/>
    <w:rsid w:val="006B3B9A"/>
    <w:rsid w:val="006B4693"/>
    <w:rsid w:val="006C2182"/>
    <w:rsid w:val="006C3CB3"/>
    <w:rsid w:val="007135FD"/>
    <w:rsid w:val="00714E86"/>
    <w:rsid w:val="0071729F"/>
    <w:rsid w:val="007311F0"/>
    <w:rsid w:val="00736D56"/>
    <w:rsid w:val="00740C76"/>
    <w:rsid w:val="007626B6"/>
    <w:rsid w:val="0076291E"/>
    <w:rsid w:val="00762A0D"/>
    <w:rsid w:val="00765AEE"/>
    <w:rsid w:val="0076720C"/>
    <w:rsid w:val="00771ADA"/>
    <w:rsid w:val="00786BED"/>
    <w:rsid w:val="007919FB"/>
    <w:rsid w:val="00793DE0"/>
    <w:rsid w:val="007C3127"/>
    <w:rsid w:val="007C5642"/>
    <w:rsid w:val="007E3FE4"/>
    <w:rsid w:val="007F1E08"/>
    <w:rsid w:val="007F561A"/>
    <w:rsid w:val="007F6953"/>
    <w:rsid w:val="007F6CE0"/>
    <w:rsid w:val="008234A5"/>
    <w:rsid w:val="00834A13"/>
    <w:rsid w:val="008351A6"/>
    <w:rsid w:val="0084602E"/>
    <w:rsid w:val="00862584"/>
    <w:rsid w:val="00863449"/>
    <w:rsid w:val="00864B96"/>
    <w:rsid w:val="008734B6"/>
    <w:rsid w:val="008803F6"/>
    <w:rsid w:val="008878F9"/>
    <w:rsid w:val="008920E6"/>
    <w:rsid w:val="008A35CC"/>
    <w:rsid w:val="008A5BF9"/>
    <w:rsid w:val="008A5CDD"/>
    <w:rsid w:val="008A5DC9"/>
    <w:rsid w:val="008C0506"/>
    <w:rsid w:val="008D4AF2"/>
    <w:rsid w:val="008D7C35"/>
    <w:rsid w:val="008E2784"/>
    <w:rsid w:val="008F4CC8"/>
    <w:rsid w:val="00900081"/>
    <w:rsid w:val="00914B26"/>
    <w:rsid w:val="00915A78"/>
    <w:rsid w:val="009365FF"/>
    <w:rsid w:val="009555C0"/>
    <w:rsid w:val="009573A2"/>
    <w:rsid w:val="00961450"/>
    <w:rsid w:val="00961F02"/>
    <w:rsid w:val="0097091B"/>
    <w:rsid w:val="009801AE"/>
    <w:rsid w:val="009A0476"/>
    <w:rsid w:val="009B168B"/>
    <w:rsid w:val="009C6387"/>
    <w:rsid w:val="009D2FF6"/>
    <w:rsid w:val="009F2AC1"/>
    <w:rsid w:val="009F48BD"/>
    <w:rsid w:val="009F4F48"/>
    <w:rsid w:val="009F76D4"/>
    <w:rsid w:val="00A01E6E"/>
    <w:rsid w:val="00A035B9"/>
    <w:rsid w:val="00A146DE"/>
    <w:rsid w:val="00A23C7B"/>
    <w:rsid w:val="00A25DF2"/>
    <w:rsid w:val="00A31073"/>
    <w:rsid w:val="00A47964"/>
    <w:rsid w:val="00A6519B"/>
    <w:rsid w:val="00A73455"/>
    <w:rsid w:val="00A8342C"/>
    <w:rsid w:val="00A91E18"/>
    <w:rsid w:val="00AA5095"/>
    <w:rsid w:val="00AB7CD0"/>
    <w:rsid w:val="00AC52A3"/>
    <w:rsid w:val="00AD216A"/>
    <w:rsid w:val="00AD3C93"/>
    <w:rsid w:val="00AF255D"/>
    <w:rsid w:val="00B00492"/>
    <w:rsid w:val="00B00527"/>
    <w:rsid w:val="00B120E3"/>
    <w:rsid w:val="00B12B50"/>
    <w:rsid w:val="00B2603F"/>
    <w:rsid w:val="00B31D84"/>
    <w:rsid w:val="00B33D2E"/>
    <w:rsid w:val="00B4745D"/>
    <w:rsid w:val="00B62E1C"/>
    <w:rsid w:val="00B85A2C"/>
    <w:rsid w:val="00BB0EB6"/>
    <w:rsid w:val="00BB369F"/>
    <w:rsid w:val="00BB5A71"/>
    <w:rsid w:val="00BC1B57"/>
    <w:rsid w:val="00BC77C3"/>
    <w:rsid w:val="00BD6060"/>
    <w:rsid w:val="00BE32CF"/>
    <w:rsid w:val="00BF06AE"/>
    <w:rsid w:val="00C036C1"/>
    <w:rsid w:val="00C21975"/>
    <w:rsid w:val="00C434AD"/>
    <w:rsid w:val="00C46950"/>
    <w:rsid w:val="00C50724"/>
    <w:rsid w:val="00C55A34"/>
    <w:rsid w:val="00C63077"/>
    <w:rsid w:val="00C8753E"/>
    <w:rsid w:val="00C90B8E"/>
    <w:rsid w:val="00CE2542"/>
    <w:rsid w:val="00D2741F"/>
    <w:rsid w:val="00D41DD9"/>
    <w:rsid w:val="00D423A0"/>
    <w:rsid w:val="00D449D4"/>
    <w:rsid w:val="00D5727D"/>
    <w:rsid w:val="00D63745"/>
    <w:rsid w:val="00D67A9A"/>
    <w:rsid w:val="00D7199D"/>
    <w:rsid w:val="00D84AFF"/>
    <w:rsid w:val="00D85D0D"/>
    <w:rsid w:val="00DE2B61"/>
    <w:rsid w:val="00E0725C"/>
    <w:rsid w:val="00E077FE"/>
    <w:rsid w:val="00E171B4"/>
    <w:rsid w:val="00E4014F"/>
    <w:rsid w:val="00E52DF8"/>
    <w:rsid w:val="00E53A08"/>
    <w:rsid w:val="00E56F5B"/>
    <w:rsid w:val="00E573DA"/>
    <w:rsid w:val="00EA2BD8"/>
    <w:rsid w:val="00EA7A68"/>
    <w:rsid w:val="00EB7BFC"/>
    <w:rsid w:val="00ED1CD7"/>
    <w:rsid w:val="00ED679F"/>
    <w:rsid w:val="00F41E07"/>
    <w:rsid w:val="00F44286"/>
    <w:rsid w:val="00F479EB"/>
    <w:rsid w:val="00F5080A"/>
    <w:rsid w:val="00F6062C"/>
    <w:rsid w:val="00F61989"/>
    <w:rsid w:val="00F75D8A"/>
    <w:rsid w:val="00F8283C"/>
    <w:rsid w:val="00F901A4"/>
    <w:rsid w:val="00FA7C9A"/>
    <w:rsid w:val="00FE53C9"/>
    <w:rsid w:val="00FE7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7C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77C7"/>
    <w:pPr>
      <w:keepNext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77C7"/>
    <w:pPr>
      <w:keepNext/>
      <w:jc w:val="right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477C7"/>
    <w:pPr>
      <w:keepNext/>
      <w:jc w:val="both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77C7"/>
    <w:pPr>
      <w:keepNext/>
      <w:jc w:val="center"/>
      <w:outlineLvl w:val="3"/>
    </w:pPr>
    <w:rPr>
      <w:b/>
      <w:sz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477C7"/>
    <w:pPr>
      <w:keepNext/>
      <w:jc w:val="center"/>
      <w:outlineLvl w:val="4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53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53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53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53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53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4477C7"/>
    <w:pPr>
      <w:spacing w:line="360" w:lineRule="auto"/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85538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4477C7"/>
    <w:pPr>
      <w:ind w:firstLine="708"/>
      <w:jc w:val="both"/>
    </w:pPr>
    <w:rPr>
      <w:sz w:val="26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85538"/>
    <w:rPr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4477C7"/>
    <w:pPr>
      <w:jc w:val="both"/>
    </w:pPr>
    <w:rPr>
      <w:sz w:val="26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85538"/>
    <w:rPr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4477C7"/>
    <w:pPr>
      <w:jc w:val="both"/>
    </w:pPr>
    <w:rPr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85538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4477C7"/>
    <w:pPr>
      <w:ind w:left="75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85538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C77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538"/>
    <w:rPr>
      <w:sz w:val="0"/>
      <w:szCs w:val="0"/>
    </w:rPr>
  </w:style>
  <w:style w:type="paragraph" w:customStyle="1" w:styleId="ConsNormal">
    <w:name w:val="ConsNormal"/>
    <w:uiPriority w:val="99"/>
    <w:rsid w:val="0084602E"/>
    <w:pPr>
      <w:widowControl w:val="0"/>
      <w:ind w:firstLine="720"/>
    </w:pPr>
    <w:rPr>
      <w:rFonts w:ascii="Arial" w:hAnsi="Arial"/>
      <w:sz w:val="20"/>
      <w:szCs w:val="20"/>
    </w:rPr>
  </w:style>
  <w:style w:type="table" w:styleId="TableGrid">
    <w:name w:val="Table Grid"/>
    <w:basedOn w:val="TableNormal"/>
    <w:uiPriority w:val="99"/>
    <w:rsid w:val="001E3EE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C0496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BD606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D606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D606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D606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304</Words>
  <Characters>1733</Characters>
  <Application>Microsoft Office Outlook</Application>
  <DocSecurity>0</DocSecurity>
  <Lines>0</Lines>
  <Paragraphs>0</Paragraphs>
  <ScaleCrop>false</ScaleCrop>
  <Company>отдел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bolans</dc:creator>
  <cp:keywords/>
  <dc:description/>
  <cp:lastModifiedBy>FuckYouBill</cp:lastModifiedBy>
  <cp:revision>3</cp:revision>
  <cp:lastPrinted>2020-05-27T09:35:00Z</cp:lastPrinted>
  <dcterms:created xsi:type="dcterms:W3CDTF">2020-06-22T08:02:00Z</dcterms:created>
  <dcterms:modified xsi:type="dcterms:W3CDTF">2020-06-26T06:45:00Z</dcterms:modified>
</cp:coreProperties>
</file>